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06" w:rsidRDefault="00231D0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31D06" w:rsidRDefault="00231D0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231D06" w:rsidRDefault="00231D06" w:rsidP="009E344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2017г.</w:t>
      </w:r>
    </w:p>
    <w:p w:rsidR="00231D06" w:rsidRDefault="00231D06" w:rsidP="009E344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231D06">
        <w:tc>
          <w:tcPr>
            <w:tcW w:w="1384" w:type="dxa"/>
            <w:vMerge w:val="restart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231D06" w:rsidRDefault="00231D06" w:rsidP="00E02E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31D06">
        <w:tc>
          <w:tcPr>
            <w:tcW w:w="1384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231D06" w:rsidRPr="00E02EEF" w:rsidRDefault="00231D06" w:rsidP="00E02EEF">
            <w:pPr>
              <w:jc w:val="center"/>
              <w:rPr>
                <w:sz w:val="20"/>
                <w:szCs w:val="20"/>
                <w:lang w:eastAsia="en-US"/>
              </w:rPr>
            </w:pPr>
            <w:r w:rsidRPr="00E02EE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231D06" w:rsidRDefault="00231D06">
            <w:pPr>
              <w:rPr>
                <w:lang w:eastAsia="en-US"/>
              </w:rPr>
            </w:pPr>
          </w:p>
        </w:tc>
      </w:tr>
      <w:tr w:rsidR="00231D06">
        <w:trPr>
          <w:trHeight w:val="2447"/>
        </w:trPr>
        <w:tc>
          <w:tcPr>
            <w:tcW w:w="1384" w:type="dxa"/>
          </w:tcPr>
          <w:p w:rsidR="00231D06" w:rsidRPr="00E02EEF" w:rsidRDefault="00231D06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Ковальчук О.В.</w:t>
            </w:r>
          </w:p>
        </w:tc>
        <w:tc>
          <w:tcPr>
            <w:tcW w:w="1602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МБДОУ «Еткуль-ский детский сад «Золотой ключик</w:t>
            </w:r>
            <w:r w:rsidRPr="00E02EEF"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231D06" w:rsidRDefault="00231D06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</w:tc>
        <w:tc>
          <w:tcPr>
            <w:tcW w:w="1080" w:type="dxa"/>
          </w:tcPr>
          <w:p w:rsidR="00231D06" w:rsidRPr="00E02EEF" w:rsidRDefault="00231D06" w:rsidP="009E34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Общая </w:t>
            </w:r>
            <w:r w:rsidRPr="00E02EEF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231D06" w:rsidRPr="00E02EEF" w:rsidRDefault="00231D06">
            <w:pPr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45,7</w:t>
            </w: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  <w:r w:rsidRPr="00E02EEF">
              <w:rPr>
                <w:color w:val="333333"/>
                <w:lang w:eastAsia="en-US"/>
              </w:rPr>
              <w:t>Россия</w:t>
            </w: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231D06" w:rsidRDefault="00231D0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231D06" w:rsidRPr="00E02EEF" w:rsidRDefault="00231D06" w:rsidP="00E02EE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231D06" w:rsidRPr="009E3441" w:rsidRDefault="00231D0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231D06" w:rsidRPr="00E02EEF" w:rsidRDefault="00231D0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484608,29</w:t>
            </w:r>
          </w:p>
        </w:tc>
        <w:tc>
          <w:tcPr>
            <w:tcW w:w="1740" w:type="dxa"/>
          </w:tcPr>
          <w:p w:rsidR="00231D06" w:rsidRPr="00E02EEF" w:rsidRDefault="00231D06">
            <w:pPr>
              <w:rPr>
                <w:color w:val="333333"/>
                <w:lang w:val="en-US" w:eastAsia="en-US"/>
              </w:rPr>
            </w:pPr>
          </w:p>
        </w:tc>
      </w:tr>
    </w:tbl>
    <w:p w:rsidR="00231D06" w:rsidRDefault="00231D06" w:rsidP="009E3441">
      <w:pPr>
        <w:rPr>
          <w:color w:val="800000"/>
        </w:rPr>
      </w:pPr>
    </w:p>
    <w:p w:rsidR="00231D06" w:rsidRDefault="00231D06" w:rsidP="009E3441"/>
    <w:p w:rsidR="00231D06" w:rsidRDefault="00231D06" w:rsidP="009E3441"/>
    <w:p w:rsidR="00231D06" w:rsidRDefault="00231D06" w:rsidP="009E3441"/>
    <w:p w:rsidR="00231D06" w:rsidRDefault="00231D06"/>
    <w:sectPr w:rsidR="00231D06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3441"/>
    <w:rsid w:val="00054CCA"/>
    <w:rsid w:val="000C79DC"/>
    <w:rsid w:val="00120B27"/>
    <w:rsid w:val="00171F19"/>
    <w:rsid w:val="00193226"/>
    <w:rsid w:val="00223FCB"/>
    <w:rsid w:val="00231D06"/>
    <w:rsid w:val="0051799A"/>
    <w:rsid w:val="00581405"/>
    <w:rsid w:val="0063023D"/>
    <w:rsid w:val="00642BF3"/>
    <w:rsid w:val="00753AD6"/>
    <w:rsid w:val="00760003"/>
    <w:rsid w:val="00872DE0"/>
    <w:rsid w:val="00877FF5"/>
    <w:rsid w:val="008F3848"/>
    <w:rsid w:val="009D4AD3"/>
    <w:rsid w:val="009E3441"/>
    <w:rsid w:val="009F7184"/>
    <w:rsid w:val="00A0454C"/>
    <w:rsid w:val="00A93D0E"/>
    <w:rsid w:val="00AA6051"/>
    <w:rsid w:val="00B10B4A"/>
    <w:rsid w:val="00C05E83"/>
    <w:rsid w:val="00CA60E9"/>
    <w:rsid w:val="00D753E3"/>
    <w:rsid w:val="00DA14ED"/>
    <w:rsid w:val="00DE62EF"/>
    <w:rsid w:val="00E02EEF"/>
    <w:rsid w:val="00E05F51"/>
    <w:rsid w:val="00E249C7"/>
    <w:rsid w:val="00EB3031"/>
    <w:rsid w:val="00F0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44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344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3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115</Words>
  <Characters>660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2014-05-08T07:57:00Z</dcterms:created>
  <dcterms:modified xsi:type="dcterms:W3CDTF">2018-05-03T09:49:00Z</dcterms:modified>
</cp:coreProperties>
</file>